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CE7C6" w14:textId="77777777" w:rsidR="004C0CBB" w:rsidRPr="00D4643F" w:rsidRDefault="004C0CBB" w:rsidP="00577560">
      <w:pPr>
        <w:ind w:right="382"/>
        <w:rPr>
          <w:rFonts w:cs="Arial"/>
        </w:rPr>
      </w:pPr>
      <w:bookmarkStart w:id="0" w:name="_GoBack"/>
      <w:bookmarkEnd w:id="0"/>
    </w:p>
    <w:p w14:paraId="1A647797" w14:textId="77777777" w:rsidR="004C0CBB" w:rsidRPr="00D4643F" w:rsidRDefault="004C0CBB" w:rsidP="00577560">
      <w:pPr>
        <w:ind w:right="382"/>
        <w:rPr>
          <w:rFonts w:cs="Arial"/>
        </w:rPr>
      </w:pPr>
    </w:p>
    <w:p w14:paraId="1B4C9B79" w14:textId="77777777" w:rsidR="004C0CBB" w:rsidRPr="00D4643F" w:rsidRDefault="004C0CBB" w:rsidP="00577560">
      <w:pPr>
        <w:ind w:right="382"/>
        <w:rPr>
          <w:rFonts w:cs="Arial"/>
        </w:rPr>
      </w:pPr>
    </w:p>
    <w:p w14:paraId="64F52C99" w14:textId="77777777" w:rsidR="004C0CBB" w:rsidRPr="00D4643F" w:rsidRDefault="004C0CBB" w:rsidP="00577560">
      <w:pPr>
        <w:ind w:right="382"/>
        <w:rPr>
          <w:rFonts w:cs="Arial"/>
        </w:rPr>
      </w:pPr>
    </w:p>
    <w:p w14:paraId="2CBCD9E7" w14:textId="77777777" w:rsidR="004C0CBB" w:rsidRPr="00D4643F" w:rsidRDefault="004C0CBB" w:rsidP="00577560">
      <w:pPr>
        <w:ind w:right="382"/>
        <w:rPr>
          <w:rFonts w:cs="Arial"/>
        </w:rPr>
      </w:pPr>
    </w:p>
    <w:p w14:paraId="6400311B" w14:textId="77777777" w:rsidR="004C0CBB" w:rsidRPr="00D4643F" w:rsidRDefault="004C0CBB" w:rsidP="00577560">
      <w:pPr>
        <w:ind w:right="382"/>
        <w:rPr>
          <w:rFonts w:cs="Arial"/>
        </w:rPr>
      </w:pPr>
    </w:p>
    <w:p w14:paraId="7668CFDE" w14:textId="0EAC7CF7" w:rsidR="004C0CBB" w:rsidRDefault="004C0CBB" w:rsidP="00577560">
      <w:pPr>
        <w:ind w:right="382"/>
        <w:rPr>
          <w:rFonts w:cs="Arial"/>
        </w:rPr>
      </w:pPr>
    </w:p>
    <w:p w14:paraId="0A42BFB0" w14:textId="3DC08001" w:rsidR="006054D8" w:rsidRDefault="006054D8" w:rsidP="00577560">
      <w:pPr>
        <w:ind w:right="382"/>
        <w:rPr>
          <w:rFonts w:cs="Arial"/>
        </w:rPr>
      </w:pPr>
    </w:p>
    <w:p w14:paraId="1CFB81A1" w14:textId="77A8BA1A" w:rsidR="006054D8" w:rsidRDefault="006054D8" w:rsidP="00577560">
      <w:pPr>
        <w:ind w:right="382"/>
        <w:rPr>
          <w:rFonts w:cs="Arial"/>
        </w:rPr>
      </w:pPr>
    </w:p>
    <w:p w14:paraId="1EF875A0" w14:textId="3CC55078" w:rsidR="006054D8" w:rsidRDefault="006054D8" w:rsidP="00577560">
      <w:pPr>
        <w:ind w:right="382"/>
        <w:rPr>
          <w:rFonts w:cs="Arial"/>
        </w:rPr>
      </w:pPr>
    </w:p>
    <w:p w14:paraId="78ACE129" w14:textId="1B46CC5F" w:rsidR="006054D8" w:rsidRDefault="006054D8" w:rsidP="00577560">
      <w:pPr>
        <w:ind w:right="382"/>
        <w:rPr>
          <w:rFonts w:cs="Arial"/>
        </w:rPr>
      </w:pPr>
    </w:p>
    <w:p w14:paraId="061B1056" w14:textId="574E7314" w:rsidR="006054D8" w:rsidRDefault="006054D8" w:rsidP="00577560">
      <w:pPr>
        <w:ind w:right="382"/>
        <w:rPr>
          <w:rFonts w:cs="Arial"/>
        </w:rPr>
      </w:pPr>
    </w:p>
    <w:p w14:paraId="77A1BD2C" w14:textId="12E34B4E" w:rsidR="006054D8" w:rsidRDefault="006054D8" w:rsidP="00577560">
      <w:pPr>
        <w:ind w:right="382"/>
        <w:rPr>
          <w:rFonts w:cs="Arial"/>
        </w:rPr>
      </w:pPr>
    </w:p>
    <w:p w14:paraId="34CCAECD" w14:textId="2B5AC28B" w:rsidR="006054D8" w:rsidRDefault="006054D8" w:rsidP="00577560">
      <w:pPr>
        <w:ind w:right="382"/>
        <w:rPr>
          <w:rFonts w:cs="Arial"/>
        </w:rPr>
      </w:pPr>
    </w:p>
    <w:p w14:paraId="53E620B1" w14:textId="3E810A1B" w:rsidR="006054D8" w:rsidRDefault="006054D8" w:rsidP="00577560">
      <w:pPr>
        <w:ind w:right="382"/>
        <w:rPr>
          <w:rFonts w:cs="Arial"/>
        </w:rPr>
      </w:pPr>
    </w:p>
    <w:p w14:paraId="776D858C" w14:textId="3FA94099" w:rsidR="006054D8" w:rsidRDefault="006054D8" w:rsidP="00577560">
      <w:pPr>
        <w:ind w:right="382"/>
        <w:rPr>
          <w:rFonts w:cs="Arial"/>
        </w:rPr>
      </w:pPr>
    </w:p>
    <w:p w14:paraId="5B20076B" w14:textId="76C98BE7" w:rsidR="006054D8" w:rsidRDefault="006054D8" w:rsidP="00577560">
      <w:pPr>
        <w:ind w:right="382"/>
        <w:rPr>
          <w:rFonts w:cs="Arial"/>
        </w:rPr>
      </w:pPr>
    </w:p>
    <w:p w14:paraId="2D091CAC" w14:textId="519DC0C9" w:rsidR="006054D8" w:rsidRDefault="006054D8" w:rsidP="00577560">
      <w:pPr>
        <w:ind w:right="382"/>
        <w:rPr>
          <w:rFonts w:cs="Arial"/>
        </w:rPr>
      </w:pPr>
    </w:p>
    <w:p w14:paraId="2BF9B1BE" w14:textId="25248DE2" w:rsidR="006054D8" w:rsidRDefault="006054D8" w:rsidP="00577560">
      <w:pPr>
        <w:ind w:right="382"/>
        <w:rPr>
          <w:rFonts w:cs="Arial"/>
        </w:rPr>
      </w:pPr>
    </w:p>
    <w:p w14:paraId="0663D200" w14:textId="3E7BF4A2" w:rsidR="006054D8" w:rsidRDefault="006054D8" w:rsidP="00577560">
      <w:pPr>
        <w:ind w:right="382"/>
        <w:rPr>
          <w:rFonts w:cs="Arial"/>
        </w:rPr>
      </w:pPr>
    </w:p>
    <w:p w14:paraId="3464D241" w14:textId="77777777" w:rsidR="006054D8" w:rsidRPr="00D4643F" w:rsidRDefault="006054D8" w:rsidP="00577560">
      <w:pPr>
        <w:ind w:right="382"/>
        <w:rPr>
          <w:rFonts w:cs="Arial"/>
        </w:rPr>
      </w:pPr>
    </w:p>
    <w:p w14:paraId="2DFB698A" w14:textId="77777777" w:rsidR="004C0CBB" w:rsidRPr="00D4643F" w:rsidRDefault="004C0CBB" w:rsidP="00577560">
      <w:pPr>
        <w:ind w:right="382"/>
        <w:rPr>
          <w:rFonts w:cs="Arial"/>
        </w:rPr>
      </w:pPr>
    </w:p>
    <w:p w14:paraId="210CB092" w14:textId="77777777" w:rsidR="004C0CBB" w:rsidRPr="00D4643F" w:rsidRDefault="004C0CBB" w:rsidP="00577560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3</w:t>
      </w:r>
      <w:r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>
        <w:rPr>
          <w:rFonts w:ascii="Arial" w:hAnsi="Arial" w:cs="Arial"/>
          <w:i w:val="0"/>
          <w:color w:val="632423"/>
          <w:sz w:val="40"/>
        </w:rPr>
        <w:tab/>
      </w:r>
      <w:r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7EDE97EB" w14:textId="77777777" w:rsidR="004C0CBB" w:rsidRDefault="004C0CBB" w:rsidP="00577560">
      <w:pPr>
        <w:ind w:left="426" w:right="381"/>
        <w:jc w:val="both"/>
        <w:rPr>
          <w:rFonts w:cs="Arial"/>
        </w:rPr>
      </w:pPr>
    </w:p>
    <w:p w14:paraId="0F106450" w14:textId="634A9944" w:rsidR="009646E0" w:rsidRPr="00FF49C4" w:rsidRDefault="00FF49C4" w:rsidP="00FF49C4">
      <w:pPr>
        <w:pStyle w:val="Section"/>
        <w:spacing w:line="240" w:lineRule="auto"/>
        <w:ind w:right="382"/>
        <w:jc w:val="left"/>
        <w:rPr>
          <w:rFonts w:cs="Arial"/>
          <w:b w:val="0"/>
          <w:bCs/>
          <w:color w:val="632423"/>
          <w:sz w:val="24"/>
          <w:szCs w:val="24"/>
        </w:rPr>
      </w:pPr>
      <w:proofErr w:type="spellStart"/>
      <w:r w:rsidRPr="00FF49C4">
        <w:rPr>
          <w:rFonts w:cs="Arial"/>
          <w:b w:val="0"/>
          <w:bCs/>
          <w:color w:val="BFBFBF" w:themeColor="background1" w:themeShade="BF"/>
          <w:sz w:val="24"/>
          <w:szCs w:val="24"/>
        </w:rPr>
        <w:t>Popravek</w:t>
      </w:r>
      <w:proofErr w:type="spellEnd"/>
      <w:r w:rsidRPr="00FF49C4">
        <w:rPr>
          <w:rFonts w:cs="Arial"/>
          <w:b w:val="0"/>
          <w:bCs/>
          <w:color w:val="BFBFBF" w:themeColor="background1" w:themeShade="BF"/>
          <w:sz w:val="24"/>
          <w:szCs w:val="24"/>
        </w:rPr>
        <w:t xml:space="preserve"> z </w:t>
      </w:r>
      <w:proofErr w:type="spellStart"/>
      <w:r w:rsidRPr="00FF49C4">
        <w:rPr>
          <w:rFonts w:cs="Arial"/>
          <w:b w:val="0"/>
          <w:bCs/>
          <w:color w:val="BFBFBF" w:themeColor="background1" w:themeShade="BF"/>
          <w:sz w:val="24"/>
          <w:szCs w:val="24"/>
        </w:rPr>
        <w:t>dne</w:t>
      </w:r>
      <w:proofErr w:type="spellEnd"/>
      <w:r w:rsidRPr="00FF49C4">
        <w:rPr>
          <w:rFonts w:cs="Arial"/>
          <w:b w:val="0"/>
          <w:bCs/>
          <w:color w:val="BFBFBF" w:themeColor="background1" w:themeShade="BF"/>
          <w:sz w:val="24"/>
          <w:szCs w:val="24"/>
        </w:rPr>
        <w:t xml:space="preserve"> 14. 1. 2019</w:t>
      </w:r>
      <w:r w:rsidR="004C0CBB" w:rsidRPr="00FF49C4">
        <w:rPr>
          <w:rFonts w:cs="Arial"/>
          <w:b w:val="0"/>
          <w:bCs/>
          <w:color w:val="632423"/>
          <w:sz w:val="24"/>
          <w:szCs w:val="24"/>
        </w:rPr>
        <w:br w:type="page"/>
      </w:r>
    </w:p>
    <w:p w14:paraId="29B4D3BC" w14:textId="77777777" w:rsidR="009646E0" w:rsidRDefault="009646E0" w:rsidP="00577560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</w:p>
    <w:p w14:paraId="37DDEB96" w14:textId="77777777" w:rsidR="009646E0" w:rsidRDefault="009646E0" w:rsidP="00577560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</w:p>
    <w:p w14:paraId="15DFBA02" w14:textId="77777777" w:rsidR="00847E5A" w:rsidRPr="00847E5A" w:rsidRDefault="00847E5A" w:rsidP="00847E5A">
      <w:pPr>
        <w:pStyle w:val="Naslov7"/>
        <w:jc w:val="center"/>
        <w:rPr>
          <w:rFonts w:ascii="Arial" w:eastAsia="Times New Roman" w:hAnsi="Arial" w:cs="Times New Roman"/>
          <w:b/>
          <w:bCs/>
          <w:i w:val="0"/>
          <w:iCs w:val="0"/>
          <w:color w:val="632423"/>
          <w:sz w:val="28"/>
        </w:rPr>
      </w:pPr>
      <w:r w:rsidRPr="00847E5A">
        <w:rPr>
          <w:rFonts w:ascii="Arial" w:eastAsia="Times New Roman" w:hAnsi="Arial" w:cs="Times New Roman"/>
          <w:b/>
          <w:bCs/>
          <w:i w:val="0"/>
          <w:iCs w:val="0"/>
          <w:color w:val="632423"/>
          <w:sz w:val="28"/>
        </w:rPr>
        <w:t>REFERENČNO POTRDILO</w:t>
      </w:r>
    </w:p>
    <w:p w14:paraId="42EF9A55" w14:textId="77777777" w:rsidR="00847E5A" w:rsidRPr="00847E5A" w:rsidRDefault="00847E5A" w:rsidP="00847E5A">
      <w:pPr>
        <w:rPr>
          <w:rFonts w:cs="Arial"/>
          <w:szCs w:val="20"/>
        </w:rPr>
      </w:pPr>
    </w:p>
    <w:p w14:paraId="3C489C4F" w14:textId="77777777" w:rsidR="00525A6B" w:rsidRDefault="00525A6B" w:rsidP="00847E5A">
      <w:pPr>
        <w:rPr>
          <w:rFonts w:cs="Arial"/>
          <w:szCs w:val="20"/>
        </w:rPr>
      </w:pPr>
    </w:p>
    <w:p w14:paraId="7D008887" w14:textId="4C3F87C6" w:rsidR="00847E5A" w:rsidRPr="00847E5A" w:rsidRDefault="00847E5A" w:rsidP="00847E5A">
      <w:pPr>
        <w:rPr>
          <w:rFonts w:cs="Arial"/>
          <w:szCs w:val="20"/>
        </w:rPr>
      </w:pPr>
      <w:r w:rsidRPr="00847E5A">
        <w:rPr>
          <w:rFonts w:cs="Arial"/>
          <w:szCs w:val="20"/>
        </w:rPr>
        <w:t xml:space="preserve">Naziv in polni naslov kupca (upravljavca vodovoda): </w:t>
      </w:r>
    </w:p>
    <w:p w14:paraId="18829CE1" w14:textId="77777777" w:rsidR="00847E5A" w:rsidRPr="00847E5A" w:rsidRDefault="00847E5A" w:rsidP="00847E5A">
      <w:pPr>
        <w:rPr>
          <w:rFonts w:cs="Arial"/>
          <w:szCs w:val="20"/>
        </w:rPr>
      </w:pPr>
      <w:r w:rsidRPr="00847E5A">
        <w:rPr>
          <w:rFonts w:cs="Arial"/>
          <w:szCs w:val="20"/>
        </w:rPr>
        <w:t>______________________________________________________________________________</w:t>
      </w:r>
    </w:p>
    <w:p w14:paraId="65C924B3" w14:textId="77777777" w:rsidR="00847E5A" w:rsidRPr="00847E5A" w:rsidRDefault="00847E5A" w:rsidP="00847E5A">
      <w:pPr>
        <w:rPr>
          <w:rFonts w:cs="Arial"/>
          <w:szCs w:val="20"/>
        </w:rPr>
      </w:pPr>
    </w:p>
    <w:p w14:paraId="7091D35F" w14:textId="77777777" w:rsidR="00847E5A" w:rsidRPr="00847E5A" w:rsidRDefault="00847E5A" w:rsidP="00847E5A">
      <w:pPr>
        <w:rPr>
          <w:rFonts w:cs="Arial"/>
          <w:szCs w:val="20"/>
        </w:rPr>
      </w:pPr>
      <w:r w:rsidRPr="00847E5A">
        <w:rPr>
          <w:rFonts w:cs="Arial"/>
          <w:szCs w:val="20"/>
        </w:rPr>
        <w:t xml:space="preserve">Kontaktna oseba kupca, funkcija in telefonske številka: </w:t>
      </w:r>
    </w:p>
    <w:p w14:paraId="2566D661" w14:textId="77777777" w:rsidR="00847E5A" w:rsidRPr="00847E5A" w:rsidRDefault="00847E5A" w:rsidP="00847E5A">
      <w:pPr>
        <w:rPr>
          <w:rFonts w:cs="Arial"/>
          <w:szCs w:val="20"/>
        </w:rPr>
      </w:pPr>
      <w:r w:rsidRPr="00847E5A">
        <w:rPr>
          <w:rFonts w:cs="Arial"/>
          <w:szCs w:val="20"/>
        </w:rPr>
        <w:t>______________________________________________________________________________</w:t>
      </w:r>
    </w:p>
    <w:p w14:paraId="753B0C3F" w14:textId="77777777" w:rsidR="00847E5A" w:rsidRPr="00847E5A" w:rsidRDefault="00847E5A" w:rsidP="00847E5A">
      <w:pPr>
        <w:rPr>
          <w:rFonts w:cs="Arial"/>
          <w:szCs w:val="20"/>
        </w:rPr>
      </w:pPr>
    </w:p>
    <w:p w14:paraId="37FA00D1" w14:textId="77777777" w:rsidR="00314F52" w:rsidRDefault="00314F52" w:rsidP="00847E5A">
      <w:pPr>
        <w:rPr>
          <w:rFonts w:cs="Arial"/>
          <w:szCs w:val="20"/>
        </w:rPr>
      </w:pPr>
    </w:p>
    <w:p w14:paraId="7551B1E3" w14:textId="4999A4B0" w:rsidR="00847E5A" w:rsidRPr="00525A6B" w:rsidRDefault="00314F52" w:rsidP="00847E5A">
      <w:pPr>
        <w:rPr>
          <w:rFonts w:cs="Arial"/>
          <w:i/>
          <w:szCs w:val="20"/>
        </w:rPr>
      </w:pPr>
      <w:r>
        <w:rPr>
          <w:rFonts w:cs="Arial"/>
          <w:szCs w:val="20"/>
        </w:rPr>
        <w:t xml:space="preserve">Obdobje </w:t>
      </w:r>
      <w:r w:rsidR="00847E5A" w:rsidRPr="00847E5A">
        <w:rPr>
          <w:rFonts w:cs="Arial"/>
          <w:szCs w:val="20"/>
        </w:rPr>
        <w:t xml:space="preserve">sodelovanja: </w:t>
      </w:r>
      <w:r>
        <w:rPr>
          <w:rFonts w:cs="Arial"/>
          <w:szCs w:val="20"/>
        </w:rPr>
        <w:t>od ________</w:t>
      </w:r>
      <w:r w:rsidR="00E16B48">
        <w:rPr>
          <w:rFonts w:cs="Arial"/>
          <w:szCs w:val="20"/>
        </w:rPr>
        <w:t>__</w:t>
      </w:r>
      <w:r w:rsidR="00525A6B">
        <w:rPr>
          <w:rFonts w:cs="Arial"/>
          <w:szCs w:val="20"/>
        </w:rPr>
        <w:t>___</w:t>
      </w:r>
      <w:r w:rsidR="001F3027">
        <w:rPr>
          <w:rFonts w:cs="Arial"/>
          <w:szCs w:val="20"/>
        </w:rPr>
        <w:t>_</w:t>
      </w:r>
      <w:r>
        <w:rPr>
          <w:rFonts w:cs="Arial"/>
          <w:szCs w:val="20"/>
        </w:rPr>
        <w:t xml:space="preserve"> do __________</w:t>
      </w:r>
      <w:r w:rsidR="00525A6B">
        <w:rPr>
          <w:rFonts w:cs="Arial"/>
          <w:szCs w:val="20"/>
        </w:rPr>
        <w:t>__</w:t>
      </w:r>
      <w:r w:rsidR="001F3027">
        <w:rPr>
          <w:rFonts w:cs="Arial"/>
          <w:szCs w:val="20"/>
        </w:rPr>
        <w:t>_</w:t>
      </w:r>
      <w:r w:rsidR="00E16B48">
        <w:rPr>
          <w:rFonts w:cs="Arial"/>
          <w:szCs w:val="20"/>
        </w:rPr>
        <w:t xml:space="preserve"> </w:t>
      </w:r>
      <w:r w:rsidR="00E16B48" w:rsidRPr="00525A6B">
        <w:rPr>
          <w:rFonts w:cs="Arial"/>
          <w:i/>
          <w:szCs w:val="20"/>
        </w:rPr>
        <w:t>(vpisati datume</w:t>
      </w:r>
      <w:r w:rsidR="001F3027">
        <w:rPr>
          <w:rFonts w:cs="Arial"/>
          <w:i/>
          <w:szCs w:val="20"/>
        </w:rPr>
        <w:t xml:space="preserve"> v obliki __.__.20__</w:t>
      </w:r>
      <w:r w:rsidR="00E16B48" w:rsidRPr="00525A6B">
        <w:rPr>
          <w:rFonts w:cs="Arial"/>
          <w:i/>
          <w:szCs w:val="20"/>
        </w:rPr>
        <w:t>)</w:t>
      </w:r>
    </w:p>
    <w:p w14:paraId="70C968B2" w14:textId="77777777" w:rsidR="00847E5A" w:rsidRPr="00847E5A" w:rsidRDefault="00847E5A" w:rsidP="00847E5A">
      <w:pPr>
        <w:rPr>
          <w:rFonts w:cs="Arial"/>
          <w:szCs w:val="20"/>
        </w:rPr>
      </w:pPr>
    </w:p>
    <w:p w14:paraId="79C25B50" w14:textId="77777777" w:rsidR="00847E5A" w:rsidRPr="00847E5A" w:rsidRDefault="00847E5A" w:rsidP="00847E5A">
      <w:pPr>
        <w:rPr>
          <w:rFonts w:cs="Arial"/>
          <w:szCs w:val="20"/>
        </w:rPr>
      </w:pPr>
      <w:r w:rsidRPr="00847E5A">
        <w:rPr>
          <w:rFonts w:cs="Arial"/>
          <w:szCs w:val="20"/>
        </w:rPr>
        <w:t>Vodovodni material</w:t>
      </w:r>
      <w:r w:rsidRPr="00847E5A">
        <w:rPr>
          <w:rFonts w:cs="Arial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47E5A">
        <w:rPr>
          <w:rFonts w:cs="Arial"/>
          <w:szCs w:val="20"/>
        </w:rPr>
        <w:t>iz sklopa: _____________________________________________________</w:t>
      </w:r>
    </w:p>
    <w:p w14:paraId="30360692" w14:textId="77777777" w:rsidR="00847E5A" w:rsidRPr="00847E5A" w:rsidRDefault="00847E5A" w:rsidP="00847E5A">
      <w:pPr>
        <w:ind w:left="708" w:firstLine="708"/>
        <w:jc w:val="center"/>
        <w:rPr>
          <w:rFonts w:cs="Arial"/>
          <w:szCs w:val="20"/>
        </w:rPr>
      </w:pPr>
      <w:r w:rsidRPr="00847E5A">
        <w:rPr>
          <w:rFonts w:cs="Arial"/>
          <w:i/>
          <w:szCs w:val="20"/>
        </w:rPr>
        <w:t>(navesti naziv sklopa iz naročnikove razpisne dokumentacije)</w:t>
      </w:r>
    </w:p>
    <w:p w14:paraId="23A6E848" w14:textId="7AB76849" w:rsidR="00847E5A" w:rsidRPr="00847E5A" w:rsidRDefault="00847E5A" w:rsidP="009F7644">
      <w:pPr>
        <w:spacing w:before="120"/>
        <w:rPr>
          <w:rFonts w:cs="Arial"/>
          <w:i/>
          <w:szCs w:val="20"/>
        </w:rPr>
      </w:pPr>
      <w:r w:rsidRPr="00847E5A">
        <w:rPr>
          <w:rFonts w:cs="Arial"/>
          <w:i/>
          <w:szCs w:val="20"/>
        </w:rPr>
        <w:t>Navesti skupine</w:t>
      </w:r>
      <w:r w:rsidR="009F7644">
        <w:rPr>
          <w:rFonts w:cs="Arial"/>
          <w:i/>
          <w:szCs w:val="20"/>
        </w:rPr>
        <w:t xml:space="preserve"> dobavljenega</w:t>
      </w:r>
      <w:r w:rsidRPr="00847E5A">
        <w:rPr>
          <w:rFonts w:cs="Arial"/>
          <w:i/>
          <w:szCs w:val="20"/>
        </w:rPr>
        <w:t xml:space="preserve"> blaga iz skopa:</w:t>
      </w:r>
    </w:p>
    <w:p w14:paraId="5529D272" w14:textId="164F5168" w:rsidR="00847E5A" w:rsidRPr="00847E5A" w:rsidRDefault="00847E5A" w:rsidP="00847E5A">
      <w:pPr>
        <w:spacing w:before="60"/>
        <w:rPr>
          <w:rFonts w:cs="Arial"/>
          <w:szCs w:val="20"/>
        </w:rPr>
      </w:pPr>
      <w:r w:rsidRPr="00847E5A">
        <w:rPr>
          <w:rFonts w:cs="Arial"/>
          <w:szCs w:val="20"/>
        </w:rPr>
        <w:t>______________________________________________________________________________</w:t>
      </w:r>
      <w:r w:rsidR="001F3027">
        <w:rPr>
          <w:rFonts w:cs="Arial"/>
          <w:szCs w:val="20"/>
        </w:rPr>
        <w:t>___</w:t>
      </w:r>
    </w:p>
    <w:p w14:paraId="407B3369" w14:textId="6DBA4AA1" w:rsidR="00847E5A" w:rsidRPr="00847E5A" w:rsidRDefault="00847E5A" w:rsidP="00847E5A">
      <w:pPr>
        <w:spacing w:before="60"/>
        <w:rPr>
          <w:rFonts w:cs="Arial"/>
          <w:szCs w:val="20"/>
        </w:rPr>
      </w:pPr>
      <w:r w:rsidRPr="00847E5A">
        <w:rPr>
          <w:rFonts w:cs="Arial"/>
          <w:szCs w:val="20"/>
        </w:rPr>
        <w:t>______________________________________________________________________________</w:t>
      </w:r>
      <w:r w:rsidR="001F3027">
        <w:rPr>
          <w:rFonts w:cs="Arial"/>
          <w:szCs w:val="20"/>
        </w:rPr>
        <w:t>___</w:t>
      </w:r>
    </w:p>
    <w:p w14:paraId="51700E5F" w14:textId="65667AEC" w:rsidR="00847E5A" w:rsidRPr="00847E5A" w:rsidRDefault="00847E5A" w:rsidP="00847E5A">
      <w:pPr>
        <w:spacing w:before="60"/>
        <w:rPr>
          <w:rFonts w:cs="Arial"/>
          <w:szCs w:val="20"/>
        </w:rPr>
      </w:pPr>
      <w:r w:rsidRPr="00847E5A">
        <w:rPr>
          <w:rFonts w:cs="Arial"/>
          <w:szCs w:val="20"/>
        </w:rPr>
        <w:t>______________________________________________________________________________</w:t>
      </w:r>
      <w:r w:rsidR="001F3027">
        <w:rPr>
          <w:rFonts w:cs="Arial"/>
          <w:szCs w:val="20"/>
        </w:rPr>
        <w:t>___</w:t>
      </w:r>
    </w:p>
    <w:p w14:paraId="52E43A70" w14:textId="11C577A6" w:rsidR="00847E5A" w:rsidRPr="00847E5A" w:rsidRDefault="00847E5A" w:rsidP="00847E5A">
      <w:pPr>
        <w:spacing w:before="60"/>
        <w:rPr>
          <w:rFonts w:cs="Arial"/>
          <w:szCs w:val="20"/>
        </w:rPr>
      </w:pPr>
      <w:r w:rsidRPr="00847E5A">
        <w:rPr>
          <w:rFonts w:cs="Arial"/>
          <w:szCs w:val="20"/>
        </w:rPr>
        <w:t>______________________________________________________________________________</w:t>
      </w:r>
      <w:r w:rsidR="001F3027">
        <w:rPr>
          <w:rFonts w:cs="Arial"/>
          <w:szCs w:val="20"/>
        </w:rPr>
        <w:t>___</w:t>
      </w:r>
    </w:p>
    <w:p w14:paraId="18A2B20E" w14:textId="1DCA297A" w:rsidR="00847E5A" w:rsidRPr="00847E5A" w:rsidRDefault="00847E5A" w:rsidP="00847E5A">
      <w:pPr>
        <w:spacing w:before="60"/>
        <w:rPr>
          <w:rFonts w:cs="Arial"/>
          <w:szCs w:val="20"/>
        </w:rPr>
      </w:pPr>
      <w:r w:rsidRPr="00847E5A">
        <w:rPr>
          <w:rFonts w:cs="Arial"/>
          <w:szCs w:val="20"/>
        </w:rPr>
        <w:t>______________________________________________________________________________</w:t>
      </w:r>
      <w:r w:rsidR="001F3027">
        <w:rPr>
          <w:rFonts w:cs="Arial"/>
          <w:szCs w:val="20"/>
        </w:rPr>
        <w:t>___</w:t>
      </w:r>
    </w:p>
    <w:p w14:paraId="349594FC" w14:textId="77777777" w:rsidR="00847E5A" w:rsidRPr="00847E5A" w:rsidRDefault="00847E5A" w:rsidP="00847E5A">
      <w:pPr>
        <w:rPr>
          <w:rFonts w:cs="Arial"/>
          <w:szCs w:val="20"/>
        </w:rPr>
      </w:pPr>
    </w:p>
    <w:p w14:paraId="69814F7A" w14:textId="77777777" w:rsidR="00847E5A" w:rsidRPr="00847E5A" w:rsidRDefault="00847E5A" w:rsidP="00847E5A">
      <w:pPr>
        <w:rPr>
          <w:rFonts w:cs="Arial"/>
          <w:szCs w:val="20"/>
        </w:rPr>
      </w:pPr>
      <w:r w:rsidRPr="00847E5A">
        <w:rPr>
          <w:rFonts w:cs="Arial"/>
          <w:szCs w:val="20"/>
        </w:rPr>
        <w:t>Spodaj podpisani kupec potrjujem, da nam je dobavitelj _____________________________________________________________________________</w:t>
      </w:r>
    </w:p>
    <w:p w14:paraId="20D2E38C" w14:textId="33757B88" w:rsidR="00847E5A" w:rsidRPr="00847E5A" w:rsidRDefault="00847E5A" w:rsidP="00847E5A">
      <w:pPr>
        <w:pStyle w:val="Telobesedila"/>
        <w:spacing w:before="60"/>
        <w:rPr>
          <w:rFonts w:cs="Arial"/>
        </w:rPr>
      </w:pPr>
      <w:r w:rsidRPr="00847E5A">
        <w:rPr>
          <w:rFonts w:cs="Arial"/>
        </w:rPr>
        <w:t>za naše potre</w:t>
      </w:r>
      <w:r w:rsidR="00314F52">
        <w:rPr>
          <w:rFonts w:cs="Arial"/>
        </w:rPr>
        <w:t>be v obdobju od  ___________</w:t>
      </w:r>
      <w:r w:rsidR="00525A6B">
        <w:rPr>
          <w:rFonts w:cs="Arial"/>
        </w:rPr>
        <w:t>___</w:t>
      </w:r>
      <w:r w:rsidR="00314F52">
        <w:rPr>
          <w:rFonts w:cs="Arial"/>
        </w:rPr>
        <w:t xml:space="preserve"> do ___________</w:t>
      </w:r>
      <w:r w:rsidR="00525A6B">
        <w:rPr>
          <w:rFonts w:cs="Arial"/>
        </w:rPr>
        <w:t>__</w:t>
      </w:r>
      <w:r w:rsidR="00A83DDA">
        <w:rPr>
          <w:rFonts w:cs="Arial"/>
        </w:rPr>
        <w:t xml:space="preserve"> </w:t>
      </w:r>
      <w:r w:rsidR="00A83DDA" w:rsidRPr="00DA18AD">
        <w:rPr>
          <w:rFonts w:cs="Arial"/>
          <w:i/>
          <w:color w:val="BFBFBF" w:themeColor="background1" w:themeShade="BF"/>
        </w:rPr>
        <w:t>(navesti obdobje 12 ali 24 mesecev)</w:t>
      </w:r>
      <w:r w:rsidRPr="00DA18AD">
        <w:rPr>
          <w:rFonts w:cs="Arial"/>
          <w:color w:val="BFBFBF" w:themeColor="background1" w:themeShade="BF"/>
        </w:rPr>
        <w:t xml:space="preserve"> </w:t>
      </w:r>
      <w:r w:rsidRPr="00847E5A">
        <w:rPr>
          <w:rFonts w:cs="Arial"/>
        </w:rPr>
        <w:t>sukcesivno</w:t>
      </w:r>
      <w:r w:rsidR="00314F52">
        <w:rPr>
          <w:rFonts w:cs="Arial"/>
        </w:rPr>
        <w:t xml:space="preserve"> nepretrgoma</w:t>
      </w:r>
      <w:r w:rsidRPr="00847E5A">
        <w:rPr>
          <w:rFonts w:cs="Arial"/>
        </w:rPr>
        <w:t xml:space="preserve"> dobavljal zgoraj navedeni vodovodni material v skupni vrednosti _______________€ brez DDV, pri čemer so v znesku zajete zgolj dobave vodovodnega materiala, ki nam je bil dobavljen brez vgradnje, oziroma dobave, kjer je bilo naročilo oddano kot blago in ne gradbeno delo. </w:t>
      </w:r>
    </w:p>
    <w:p w14:paraId="55703EBC" w14:textId="77777777" w:rsidR="00847E5A" w:rsidRPr="00847E5A" w:rsidRDefault="00847E5A" w:rsidP="00847E5A">
      <w:pPr>
        <w:pStyle w:val="Glava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p w14:paraId="4E239A12" w14:textId="41705729" w:rsidR="00847E5A" w:rsidRPr="00847E5A" w:rsidRDefault="00847E5A" w:rsidP="00847E5A">
      <w:pPr>
        <w:jc w:val="both"/>
        <w:rPr>
          <w:rFonts w:cs="Arial"/>
          <w:szCs w:val="20"/>
        </w:rPr>
      </w:pPr>
      <w:r w:rsidRPr="00847E5A">
        <w:rPr>
          <w:rFonts w:cs="Arial"/>
          <w:szCs w:val="20"/>
        </w:rPr>
        <w:t>Dobava materiala je potekala brez težav in v dogovorjenih rokih. Dobavitelj je dobavil material, ki je v celoti izpolnjeval dogovorjene tehnične karakteristike, skupaj z vsemi potrebnimi dokazili o</w:t>
      </w:r>
      <w:r w:rsidR="00607A72">
        <w:rPr>
          <w:rFonts w:cs="Arial"/>
          <w:szCs w:val="20"/>
        </w:rPr>
        <w:t xml:space="preserve"> materialu, </w:t>
      </w:r>
      <w:r w:rsidRPr="00847E5A">
        <w:rPr>
          <w:rFonts w:cs="Arial"/>
          <w:szCs w:val="20"/>
        </w:rPr>
        <w:t xml:space="preserve">ki </w:t>
      </w:r>
      <w:r w:rsidR="00607A72">
        <w:rPr>
          <w:rFonts w:cs="Arial"/>
          <w:szCs w:val="20"/>
        </w:rPr>
        <w:t>jih zahteva veljavna zakonodaja</w:t>
      </w:r>
      <w:r w:rsidRPr="00847E5A">
        <w:rPr>
          <w:rFonts w:cs="Arial"/>
          <w:szCs w:val="20"/>
        </w:rPr>
        <w:t>.</w:t>
      </w:r>
    </w:p>
    <w:p w14:paraId="46DA9455" w14:textId="77777777" w:rsidR="00847E5A" w:rsidRPr="00847E5A" w:rsidRDefault="00847E5A" w:rsidP="00847E5A">
      <w:pPr>
        <w:jc w:val="both"/>
        <w:rPr>
          <w:rFonts w:cs="Arial"/>
          <w:szCs w:val="20"/>
        </w:rPr>
      </w:pPr>
    </w:p>
    <w:p w14:paraId="4A795B04" w14:textId="77777777" w:rsidR="00847E5A" w:rsidRPr="00847E5A" w:rsidRDefault="00847E5A" w:rsidP="00847E5A">
      <w:pPr>
        <w:jc w:val="both"/>
        <w:rPr>
          <w:rFonts w:cs="Arial"/>
          <w:szCs w:val="20"/>
        </w:rPr>
      </w:pPr>
      <w:r w:rsidRPr="00847E5A">
        <w:rPr>
          <w:rFonts w:cs="Arial"/>
          <w:szCs w:val="20"/>
        </w:rPr>
        <w:t>Ker je dobavitelj v celoti izpolnil pogodbena določila in v garancijskem roku opravil vse svoje obveznosti, ocenjujemo, da gre za primernega in zaupanja vrednega poslovnega partnerja.</w:t>
      </w:r>
    </w:p>
    <w:p w14:paraId="2CA59600" w14:textId="77777777" w:rsidR="00847E5A" w:rsidRPr="00847E5A" w:rsidRDefault="00847E5A" w:rsidP="00847E5A">
      <w:pPr>
        <w:rPr>
          <w:rFonts w:cs="Arial"/>
          <w:b/>
          <w:spacing w:val="2"/>
          <w:szCs w:val="20"/>
        </w:rPr>
      </w:pPr>
    </w:p>
    <w:p w14:paraId="6C6CDDDC" w14:textId="77777777" w:rsidR="00DB18DD" w:rsidRPr="0089073D" w:rsidRDefault="00847E5A" w:rsidP="00DB18DD">
      <w:pPr>
        <w:pStyle w:val="Telobesedila"/>
        <w:rPr>
          <w:rFonts w:cs="Arial"/>
          <w:szCs w:val="22"/>
        </w:rPr>
      </w:pPr>
      <w:r w:rsidRPr="00847E5A">
        <w:rPr>
          <w:rFonts w:cs="Arial"/>
        </w:rPr>
        <w:t xml:space="preserve">To potrdilo se izdaja na zahtevo _________________________________________, ponudnika v postopku oddaje javnega naročila družbe </w:t>
      </w:r>
      <w:proofErr w:type="spellStart"/>
      <w:r w:rsidRPr="00847E5A">
        <w:rPr>
          <w:rFonts w:cs="Arial"/>
        </w:rPr>
        <w:t>Hydrovod</w:t>
      </w:r>
      <w:proofErr w:type="spellEnd"/>
      <w:r w:rsidRPr="00847E5A">
        <w:rPr>
          <w:rFonts w:cs="Arial"/>
        </w:rPr>
        <w:t xml:space="preserve"> d.o.o., Ljubljanska c. 38, 1330 Kočevje, in se bo uporabilo samo za potrjevanje referenc pri prijavi na razpis za dodelitev javnega naročila za </w:t>
      </w:r>
      <w:r w:rsidR="00DB18DD">
        <w:rPr>
          <w:rFonts w:cs="Arial"/>
          <w:szCs w:val="22"/>
        </w:rPr>
        <w:t>SUKCESIVNO IN SUKCESIVNO INTERVENTNO DOBAVO VODOVODNEGA MATERIALA</w:t>
      </w:r>
      <w:r w:rsidR="00DB18DD" w:rsidRPr="0089073D">
        <w:rPr>
          <w:rFonts w:cs="Arial"/>
          <w:szCs w:val="22"/>
        </w:rPr>
        <w:t xml:space="preserve">.  </w:t>
      </w:r>
    </w:p>
    <w:p w14:paraId="677846E7" w14:textId="0DCCA38D" w:rsidR="00847E5A" w:rsidRPr="00847E5A" w:rsidRDefault="00847E5A" w:rsidP="00847E5A">
      <w:pPr>
        <w:pStyle w:val="Telobesedila"/>
        <w:rPr>
          <w:rFonts w:cs="Arial"/>
        </w:rPr>
      </w:pPr>
      <w:r w:rsidRPr="00847E5A">
        <w:rPr>
          <w:rFonts w:cs="Arial"/>
        </w:rPr>
        <w:t xml:space="preserve">  </w:t>
      </w:r>
    </w:p>
    <w:p w14:paraId="0C450202" w14:textId="77777777" w:rsidR="00847E5A" w:rsidRPr="00847E5A" w:rsidRDefault="00847E5A" w:rsidP="00847E5A">
      <w:pPr>
        <w:pStyle w:val="Telobesedila"/>
        <w:jc w:val="left"/>
        <w:rPr>
          <w:rFonts w:cs="Arial"/>
          <w:b/>
          <w:bCs/>
        </w:rPr>
      </w:pPr>
    </w:p>
    <w:p w14:paraId="4E6AC464" w14:textId="77777777" w:rsidR="00847E5A" w:rsidRPr="00847E5A" w:rsidRDefault="00847E5A" w:rsidP="00847E5A">
      <w:pPr>
        <w:spacing w:line="360" w:lineRule="auto"/>
        <w:jc w:val="both"/>
        <w:rPr>
          <w:rFonts w:cs="Arial"/>
          <w:szCs w:val="20"/>
        </w:rPr>
      </w:pPr>
      <w:r w:rsidRPr="00847E5A">
        <w:rPr>
          <w:rFonts w:cs="Arial"/>
          <w:szCs w:val="20"/>
        </w:rPr>
        <w:t>Kraj, datum: __________________</w:t>
      </w:r>
    </w:p>
    <w:p w14:paraId="70FD1CF9" w14:textId="77777777" w:rsidR="00847E5A" w:rsidRPr="00847E5A" w:rsidRDefault="00847E5A" w:rsidP="00847E5A">
      <w:pPr>
        <w:spacing w:line="360" w:lineRule="auto"/>
        <w:jc w:val="both"/>
        <w:rPr>
          <w:rFonts w:cs="Arial"/>
          <w:szCs w:val="20"/>
        </w:rPr>
      </w:pPr>
      <w:r w:rsidRPr="00847E5A">
        <w:rPr>
          <w:rFonts w:cs="Arial"/>
          <w:szCs w:val="20"/>
        </w:rPr>
        <w:t>Ime in priimek ter funkcija podpisnika: _____________________________________________</w:t>
      </w:r>
      <w:r w:rsidRPr="00847E5A">
        <w:rPr>
          <w:rFonts w:cs="Arial"/>
          <w:szCs w:val="20"/>
        </w:rPr>
        <w:tab/>
      </w:r>
    </w:p>
    <w:p w14:paraId="394D64D5" w14:textId="77777777" w:rsidR="00847E5A" w:rsidRPr="00847E5A" w:rsidRDefault="00847E5A" w:rsidP="00847E5A">
      <w:pPr>
        <w:spacing w:before="60" w:line="360" w:lineRule="auto"/>
        <w:ind w:left="4247" w:firstLine="709"/>
        <w:jc w:val="both"/>
        <w:rPr>
          <w:rFonts w:cs="Arial"/>
          <w:szCs w:val="20"/>
        </w:rPr>
      </w:pPr>
      <w:r w:rsidRPr="00847E5A">
        <w:rPr>
          <w:rFonts w:cs="Arial"/>
          <w:szCs w:val="20"/>
        </w:rPr>
        <w:t>žig   _________________________</w:t>
      </w:r>
    </w:p>
    <w:p w14:paraId="69221A44" w14:textId="77777777" w:rsidR="00847E5A" w:rsidRPr="00847E5A" w:rsidRDefault="00847E5A" w:rsidP="00847E5A">
      <w:pPr>
        <w:rPr>
          <w:rFonts w:cs="Arial"/>
          <w:szCs w:val="20"/>
        </w:rPr>
      </w:pPr>
      <w:r w:rsidRPr="00847E5A">
        <w:rPr>
          <w:rFonts w:cs="Arial"/>
          <w:szCs w:val="20"/>
        </w:rPr>
        <w:tab/>
      </w:r>
      <w:r w:rsidRPr="00847E5A">
        <w:rPr>
          <w:rFonts w:cs="Arial"/>
          <w:szCs w:val="20"/>
        </w:rPr>
        <w:tab/>
        <w:t xml:space="preserve">        </w:t>
      </w:r>
      <w:r w:rsidRPr="00847E5A">
        <w:rPr>
          <w:rFonts w:cs="Arial"/>
          <w:szCs w:val="20"/>
        </w:rPr>
        <w:tab/>
      </w:r>
      <w:r w:rsidRPr="00847E5A">
        <w:rPr>
          <w:rFonts w:cs="Arial"/>
          <w:szCs w:val="20"/>
        </w:rPr>
        <w:tab/>
      </w:r>
      <w:r w:rsidRPr="00847E5A">
        <w:rPr>
          <w:rFonts w:cs="Arial"/>
          <w:szCs w:val="20"/>
        </w:rPr>
        <w:tab/>
      </w:r>
      <w:r w:rsidRPr="00847E5A">
        <w:rPr>
          <w:rFonts w:cs="Arial"/>
          <w:szCs w:val="20"/>
        </w:rPr>
        <w:tab/>
      </w:r>
      <w:r w:rsidRPr="00847E5A">
        <w:rPr>
          <w:rFonts w:cs="Arial"/>
          <w:szCs w:val="20"/>
        </w:rPr>
        <w:tab/>
      </w:r>
      <w:r w:rsidRPr="00847E5A">
        <w:rPr>
          <w:rFonts w:cs="Arial"/>
          <w:szCs w:val="20"/>
        </w:rPr>
        <w:tab/>
      </w:r>
      <w:r w:rsidRPr="00847E5A">
        <w:rPr>
          <w:rFonts w:cs="Arial"/>
          <w:szCs w:val="20"/>
        </w:rPr>
        <w:tab/>
        <w:t xml:space="preserve"> (podpis)</w:t>
      </w:r>
    </w:p>
    <w:p w14:paraId="5C568934" w14:textId="77777777" w:rsidR="00847E5A" w:rsidRDefault="00847E5A">
      <w:pPr>
        <w:spacing w:after="200" w:line="276" w:lineRule="auto"/>
        <w:rPr>
          <w:b/>
          <w:sz w:val="24"/>
          <w:u w:val="single"/>
        </w:rPr>
      </w:pPr>
    </w:p>
    <w:p w14:paraId="7EDA7C4F" w14:textId="77777777" w:rsidR="00847E5A" w:rsidRPr="00847E5A" w:rsidRDefault="00847E5A" w:rsidP="00577560">
      <w:pPr>
        <w:rPr>
          <w:b/>
          <w:sz w:val="24"/>
          <w:u w:val="single"/>
        </w:rPr>
      </w:pPr>
    </w:p>
    <w:sectPr w:rsidR="00847E5A" w:rsidRPr="00847E5A" w:rsidSect="0062317D">
      <w:footerReference w:type="default" r:id="rId8"/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0148F" w14:textId="77777777" w:rsidR="003A69C2" w:rsidRDefault="003A69C2" w:rsidP="004C0CBB">
      <w:r>
        <w:separator/>
      </w:r>
    </w:p>
  </w:endnote>
  <w:endnote w:type="continuationSeparator" w:id="0">
    <w:p w14:paraId="2BA56754" w14:textId="77777777" w:rsidR="003A69C2" w:rsidRDefault="003A69C2" w:rsidP="004C0CBB">
      <w:r>
        <w:continuationSeparator/>
      </w:r>
    </w:p>
  </w:endnote>
  <w:endnote w:type="continuationNotice" w:id="1">
    <w:p w14:paraId="7465694A" w14:textId="77777777" w:rsidR="003A69C2" w:rsidRDefault="003A69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BC324" w14:textId="0912804D" w:rsidR="003A69C2" w:rsidRPr="00294C67" w:rsidRDefault="003A69C2" w:rsidP="00294C67">
    <w:pPr>
      <w:pStyle w:val="Glava"/>
      <w:pBdr>
        <w:top w:val="single" w:sz="6" w:space="10" w:color="4F81BD" w:themeColor="accent1"/>
      </w:pBdr>
      <w:tabs>
        <w:tab w:val="center" w:pos="4601"/>
      </w:tabs>
      <w:spacing w:before="240"/>
      <w:rPr>
        <w:rFonts w:ascii="Arial" w:hAnsi="Arial" w:cs="Arial"/>
        <w:color w:val="4F81BD" w:themeColor="accent1"/>
        <w:sz w:val="20"/>
        <w:szCs w:val="20"/>
      </w:rPr>
    </w:pPr>
    <w:proofErr w:type="spellStart"/>
    <w:r w:rsidRPr="00294C67">
      <w:rPr>
        <w:rFonts w:ascii="Arial" w:hAnsi="Arial" w:cs="Arial"/>
        <w:color w:val="4F81BD" w:themeColor="accent1"/>
        <w:sz w:val="20"/>
        <w:szCs w:val="20"/>
      </w:rPr>
      <w:t>Hydrovod</w:t>
    </w:r>
    <w:proofErr w:type="spellEnd"/>
    <w:r w:rsidRPr="00294C67">
      <w:rPr>
        <w:rFonts w:ascii="Arial" w:hAnsi="Arial" w:cs="Arial"/>
        <w:color w:val="4F81BD" w:themeColor="accent1"/>
        <w:sz w:val="20"/>
        <w:szCs w:val="20"/>
      </w:rPr>
      <w:t>; JN: 2/2018-OP</w:t>
    </w:r>
    <w:r>
      <w:rPr>
        <w:rFonts w:ascii="Arial" w:hAnsi="Arial" w:cs="Arial"/>
        <w:color w:val="4F81BD" w:themeColor="accent1"/>
        <w:sz w:val="20"/>
        <w:szCs w:val="20"/>
      </w:rPr>
      <w:tab/>
    </w:r>
    <w:r w:rsidRPr="00294C67">
      <w:rPr>
        <w:rFonts w:ascii="Arial" w:hAnsi="Arial" w:cs="Arial"/>
        <w:color w:val="4F81BD" w:themeColor="accent1"/>
        <w:sz w:val="20"/>
        <w:szCs w:val="20"/>
      </w:rPr>
      <w:tab/>
    </w:r>
    <w:r w:rsidRPr="00294C67">
      <w:rPr>
        <w:rFonts w:ascii="Arial" w:hAnsi="Arial" w:cs="Arial"/>
        <w:color w:val="4F81BD" w:themeColor="accent1"/>
        <w:sz w:val="20"/>
        <w:szCs w:val="20"/>
      </w:rPr>
      <w:fldChar w:fldCharType="begin"/>
    </w:r>
    <w:r w:rsidRPr="00294C67">
      <w:rPr>
        <w:rFonts w:ascii="Arial" w:hAnsi="Arial" w:cs="Arial"/>
        <w:color w:val="4F81BD" w:themeColor="accent1"/>
        <w:sz w:val="20"/>
        <w:szCs w:val="20"/>
      </w:rPr>
      <w:instrText>PAGE   \* MERGEFORMAT</w:instrText>
    </w:r>
    <w:r w:rsidRPr="00294C67">
      <w:rPr>
        <w:rFonts w:ascii="Arial" w:hAnsi="Arial" w:cs="Arial"/>
        <w:color w:val="4F81BD" w:themeColor="accent1"/>
        <w:sz w:val="20"/>
        <w:szCs w:val="20"/>
      </w:rPr>
      <w:fldChar w:fldCharType="separate"/>
    </w:r>
    <w:r w:rsidRPr="00294C67">
      <w:rPr>
        <w:rFonts w:ascii="Arial" w:hAnsi="Arial" w:cs="Arial"/>
        <w:color w:val="4F81BD" w:themeColor="accent1"/>
        <w:sz w:val="20"/>
        <w:szCs w:val="20"/>
        <w:lang w:val="sl-SI"/>
      </w:rPr>
      <w:t>1</w:t>
    </w:r>
    <w:r w:rsidRPr="00294C67">
      <w:rPr>
        <w:rFonts w:ascii="Arial" w:hAnsi="Arial" w:cs="Arial"/>
        <w:color w:val="4F81BD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0D7F3" w14:textId="77777777" w:rsidR="003A69C2" w:rsidRDefault="003A69C2" w:rsidP="004C0CBB">
      <w:r>
        <w:separator/>
      </w:r>
    </w:p>
  </w:footnote>
  <w:footnote w:type="continuationSeparator" w:id="0">
    <w:p w14:paraId="6A1C3606" w14:textId="77777777" w:rsidR="003A69C2" w:rsidRDefault="003A69C2" w:rsidP="004C0CBB">
      <w:r>
        <w:continuationSeparator/>
      </w:r>
    </w:p>
  </w:footnote>
  <w:footnote w:type="continuationNotice" w:id="1">
    <w:p w14:paraId="6D7B9355" w14:textId="77777777" w:rsidR="003A69C2" w:rsidRDefault="003A69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A5C0B"/>
    <w:multiLevelType w:val="hybridMultilevel"/>
    <w:tmpl w:val="7438EA58"/>
    <w:lvl w:ilvl="0" w:tplc="B7A24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48E69A">
      <w:start w:val="7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B87E78"/>
    <w:multiLevelType w:val="hybridMultilevel"/>
    <w:tmpl w:val="CFE4EAC8"/>
    <w:lvl w:ilvl="0" w:tplc="92F2D1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3315520"/>
    <w:multiLevelType w:val="hybridMultilevel"/>
    <w:tmpl w:val="CACEF94A"/>
    <w:lvl w:ilvl="0" w:tplc="56080398">
      <w:numFmt w:val="bullet"/>
      <w:lvlText w:val="-"/>
      <w:lvlJc w:val="left"/>
      <w:pPr>
        <w:ind w:left="180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7EE0EB8"/>
    <w:multiLevelType w:val="hybridMultilevel"/>
    <w:tmpl w:val="458C98E8"/>
    <w:lvl w:ilvl="0" w:tplc="244CE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C25D3E">
      <w:start w:val="52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9D2831"/>
    <w:multiLevelType w:val="hybridMultilevel"/>
    <w:tmpl w:val="766A34D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7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CBB"/>
    <w:rsid w:val="00012995"/>
    <w:rsid w:val="00014F37"/>
    <w:rsid w:val="00017113"/>
    <w:rsid w:val="00026155"/>
    <w:rsid w:val="000339A7"/>
    <w:rsid w:val="00051E21"/>
    <w:rsid w:val="00054588"/>
    <w:rsid w:val="000654F5"/>
    <w:rsid w:val="000739EB"/>
    <w:rsid w:val="00077A8F"/>
    <w:rsid w:val="00084B6A"/>
    <w:rsid w:val="00086601"/>
    <w:rsid w:val="000873B3"/>
    <w:rsid w:val="000962F6"/>
    <w:rsid w:val="000978B8"/>
    <w:rsid w:val="00097C2A"/>
    <w:rsid w:val="000A76E3"/>
    <w:rsid w:val="000B432D"/>
    <w:rsid w:val="000B4B71"/>
    <w:rsid w:val="000C1B18"/>
    <w:rsid w:val="000D14A7"/>
    <w:rsid w:val="000D1B7E"/>
    <w:rsid w:val="000D238E"/>
    <w:rsid w:val="000E2289"/>
    <w:rsid w:val="000E2DBA"/>
    <w:rsid w:val="000E3EE6"/>
    <w:rsid w:val="000E69A7"/>
    <w:rsid w:val="00101A4F"/>
    <w:rsid w:val="001065E1"/>
    <w:rsid w:val="0011085D"/>
    <w:rsid w:val="00113D85"/>
    <w:rsid w:val="00113FDC"/>
    <w:rsid w:val="00114B9F"/>
    <w:rsid w:val="0012062C"/>
    <w:rsid w:val="0012082A"/>
    <w:rsid w:val="001264CE"/>
    <w:rsid w:val="0015748A"/>
    <w:rsid w:val="001620EF"/>
    <w:rsid w:val="00172C56"/>
    <w:rsid w:val="00174DE1"/>
    <w:rsid w:val="00186BC9"/>
    <w:rsid w:val="00195233"/>
    <w:rsid w:val="001957A4"/>
    <w:rsid w:val="00197761"/>
    <w:rsid w:val="001A00CD"/>
    <w:rsid w:val="001A55FB"/>
    <w:rsid w:val="001B1B17"/>
    <w:rsid w:val="001B3796"/>
    <w:rsid w:val="001D5EA1"/>
    <w:rsid w:val="001D5EC7"/>
    <w:rsid w:val="001E05B0"/>
    <w:rsid w:val="001E1AE3"/>
    <w:rsid w:val="001E6D1E"/>
    <w:rsid w:val="001F0950"/>
    <w:rsid w:val="001F3027"/>
    <w:rsid w:val="001F5B17"/>
    <w:rsid w:val="00217BBA"/>
    <w:rsid w:val="00221B3C"/>
    <w:rsid w:val="00221C03"/>
    <w:rsid w:val="002432D1"/>
    <w:rsid w:val="002573C1"/>
    <w:rsid w:val="00257C90"/>
    <w:rsid w:val="00262B4C"/>
    <w:rsid w:val="002767CA"/>
    <w:rsid w:val="00280BA2"/>
    <w:rsid w:val="002903A2"/>
    <w:rsid w:val="00294C67"/>
    <w:rsid w:val="00296681"/>
    <w:rsid w:val="002A6EF7"/>
    <w:rsid w:val="002B1F40"/>
    <w:rsid w:val="002B59BB"/>
    <w:rsid w:val="002B71F8"/>
    <w:rsid w:val="002E084A"/>
    <w:rsid w:val="002F3F3E"/>
    <w:rsid w:val="00314F52"/>
    <w:rsid w:val="00326B34"/>
    <w:rsid w:val="003305A3"/>
    <w:rsid w:val="003307ED"/>
    <w:rsid w:val="00333FCC"/>
    <w:rsid w:val="0033556A"/>
    <w:rsid w:val="00336C22"/>
    <w:rsid w:val="00345CCD"/>
    <w:rsid w:val="00351B62"/>
    <w:rsid w:val="00355277"/>
    <w:rsid w:val="00366F7A"/>
    <w:rsid w:val="00367178"/>
    <w:rsid w:val="003750F9"/>
    <w:rsid w:val="003841E5"/>
    <w:rsid w:val="00393C4B"/>
    <w:rsid w:val="003971AA"/>
    <w:rsid w:val="003A3AE6"/>
    <w:rsid w:val="003A3BAA"/>
    <w:rsid w:val="003A69C2"/>
    <w:rsid w:val="003B57BA"/>
    <w:rsid w:val="003C470D"/>
    <w:rsid w:val="003D0135"/>
    <w:rsid w:val="003D3455"/>
    <w:rsid w:val="003E3BCA"/>
    <w:rsid w:val="003F5B21"/>
    <w:rsid w:val="003F700A"/>
    <w:rsid w:val="003F7AE9"/>
    <w:rsid w:val="00430B7F"/>
    <w:rsid w:val="00445A23"/>
    <w:rsid w:val="00446DAC"/>
    <w:rsid w:val="00464F31"/>
    <w:rsid w:val="00495852"/>
    <w:rsid w:val="004A0220"/>
    <w:rsid w:val="004A1B20"/>
    <w:rsid w:val="004A2654"/>
    <w:rsid w:val="004B52FB"/>
    <w:rsid w:val="004C0CBB"/>
    <w:rsid w:val="004D485E"/>
    <w:rsid w:val="004E101C"/>
    <w:rsid w:val="004E4C50"/>
    <w:rsid w:val="00516DA2"/>
    <w:rsid w:val="0052356E"/>
    <w:rsid w:val="00525636"/>
    <w:rsid w:val="00525A6B"/>
    <w:rsid w:val="00525FCF"/>
    <w:rsid w:val="00536BF2"/>
    <w:rsid w:val="00543BD1"/>
    <w:rsid w:val="005536F9"/>
    <w:rsid w:val="00556CD7"/>
    <w:rsid w:val="00576413"/>
    <w:rsid w:val="00577560"/>
    <w:rsid w:val="00584276"/>
    <w:rsid w:val="005907EF"/>
    <w:rsid w:val="00597C73"/>
    <w:rsid w:val="005A0643"/>
    <w:rsid w:val="005A1C76"/>
    <w:rsid w:val="005A2442"/>
    <w:rsid w:val="005A7EC6"/>
    <w:rsid w:val="005C3D58"/>
    <w:rsid w:val="005C6D42"/>
    <w:rsid w:val="005D6E9E"/>
    <w:rsid w:val="005F160C"/>
    <w:rsid w:val="005F7701"/>
    <w:rsid w:val="00601E39"/>
    <w:rsid w:val="006054D8"/>
    <w:rsid w:val="006056B0"/>
    <w:rsid w:val="00607A72"/>
    <w:rsid w:val="00611E0A"/>
    <w:rsid w:val="00612D80"/>
    <w:rsid w:val="00613089"/>
    <w:rsid w:val="00614283"/>
    <w:rsid w:val="0062317D"/>
    <w:rsid w:val="00624A67"/>
    <w:rsid w:val="0062600C"/>
    <w:rsid w:val="00641063"/>
    <w:rsid w:val="006434DD"/>
    <w:rsid w:val="0064359C"/>
    <w:rsid w:val="00647490"/>
    <w:rsid w:val="00647BF0"/>
    <w:rsid w:val="00654330"/>
    <w:rsid w:val="00671730"/>
    <w:rsid w:val="00691202"/>
    <w:rsid w:val="006A39D0"/>
    <w:rsid w:val="006B5F84"/>
    <w:rsid w:val="006C2CCF"/>
    <w:rsid w:val="006D0D39"/>
    <w:rsid w:val="006E0DF3"/>
    <w:rsid w:val="006E10FF"/>
    <w:rsid w:val="006E364A"/>
    <w:rsid w:val="006F1EED"/>
    <w:rsid w:val="00711EE4"/>
    <w:rsid w:val="0072643A"/>
    <w:rsid w:val="00736BF1"/>
    <w:rsid w:val="00741609"/>
    <w:rsid w:val="00747519"/>
    <w:rsid w:val="00751238"/>
    <w:rsid w:val="0075276F"/>
    <w:rsid w:val="007619EF"/>
    <w:rsid w:val="00763F58"/>
    <w:rsid w:val="00767F5F"/>
    <w:rsid w:val="00770EEA"/>
    <w:rsid w:val="00772125"/>
    <w:rsid w:val="00780CB7"/>
    <w:rsid w:val="007860B5"/>
    <w:rsid w:val="00793AE5"/>
    <w:rsid w:val="007A0B6F"/>
    <w:rsid w:val="007A3CCF"/>
    <w:rsid w:val="007A6018"/>
    <w:rsid w:val="007A6511"/>
    <w:rsid w:val="007B4BE8"/>
    <w:rsid w:val="007C3B63"/>
    <w:rsid w:val="007C7D7A"/>
    <w:rsid w:val="007D21D5"/>
    <w:rsid w:val="007D3DC1"/>
    <w:rsid w:val="007E195C"/>
    <w:rsid w:val="007E28F4"/>
    <w:rsid w:val="007F42D5"/>
    <w:rsid w:val="00803DE6"/>
    <w:rsid w:val="00803DFF"/>
    <w:rsid w:val="00804A82"/>
    <w:rsid w:val="00812BE8"/>
    <w:rsid w:val="00813B28"/>
    <w:rsid w:val="0081452D"/>
    <w:rsid w:val="0082095D"/>
    <w:rsid w:val="00825C88"/>
    <w:rsid w:val="00827DFF"/>
    <w:rsid w:val="0083594E"/>
    <w:rsid w:val="00836D3E"/>
    <w:rsid w:val="00845D61"/>
    <w:rsid w:val="00845EA5"/>
    <w:rsid w:val="00847E5A"/>
    <w:rsid w:val="00855509"/>
    <w:rsid w:val="00857CCD"/>
    <w:rsid w:val="00867E3F"/>
    <w:rsid w:val="008840AC"/>
    <w:rsid w:val="0089073D"/>
    <w:rsid w:val="00892055"/>
    <w:rsid w:val="008C1CFD"/>
    <w:rsid w:val="008D0EBB"/>
    <w:rsid w:val="008D5567"/>
    <w:rsid w:val="008E1A3A"/>
    <w:rsid w:val="008E3288"/>
    <w:rsid w:val="008F2450"/>
    <w:rsid w:val="008F409A"/>
    <w:rsid w:val="00907040"/>
    <w:rsid w:val="009228B8"/>
    <w:rsid w:val="00930CB3"/>
    <w:rsid w:val="00947896"/>
    <w:rsid w:val="00954DDA"/>
    <w:rsid w:val="00955894"/>
    <w:rsid w:val="009626AC"/>
    <w:rsid w:val="00962A44"/>
    <w:rsid w:val="009646E0"/>
    <w:rsid w:val="0096539B"/>
    <w:rsid w:val="00980737"/>
    <w:rsid w:val="00980F40"/>
    <w:rsid w:val="00983370"/>
    <w:rsid w:val="009845BF"/>
    <w:rsid w:val="00991BF4"/>
    <w:rsid w:val="00997045"/>
    <w:rsid w:val="009A3B7D"/>
    <w:rsid w:val="009C0030"/>
    <w:rsid w:val="009C48A5"/>
    <w:rsid w:val="009C5BB7"/>
    <w:rsid w:val="009D454A"/>
    <w:rsid w:val="009F21BF"/>
    <w:rsid w:val="009F4D76"/>
    <w:rsid w:val="009F7644"/>
    <w:rsid w:val="00A01B5A"/>
    <w:rsid w:val="00A104C9"/>
    <w:rsid w:val="00A243B4"/>
    <w:rsid w:val="00A3378A"/>
    <w:rsid w:val="00A40304"/>
    <w:rsid w:val="00A436FD"/>
    <w:rsid w:val="00A45B9D"/>
    <w:rsid w:val="00A57A8C"/>
    <w:rsid w:val="00A700B7"/>
    <w:rsid w:val="00A82564"/>
    <w:rsid w:val="00A83DDA"/>
    <w:rsid w:val="00A90C87"/>
    <w:rsid w:val="00AA763B"/>
    <w:rsid w:val="00AB538C"/>
    <w:rsid w:val="00AC3125"/>
    <w:rsid w:val="00AE26E0"/>
    <w:rsid w:val="00AE2AFA"/>
    <w:rsid w:val="00AE4FCE"/>
    <w:rsid w:val="00AF41EC"/>
    <w:rsid w:val="00B054F8"/>
    <w:rsid w:val="00B263EE"/>
    <w:rsid w:val="00B26C33"/>
    <w:rsid w:val="00B279A4"/>
    <w:rsid w:val="00B31FA5"/>
    <w:rsid w:val="00B51B78"/>
    <w:rsid w:val="00B70CA9"/>
    <w:rsid w:val="00B82D28"/>
    <w:rsid w:val="00B837CA"/>
    <w:rsid w:val="00B83B15"/>
    <w:rsid w:val="00B97960"/>
    <w:rsid w:val="00BB67AC"/>
    <w:rsid w:val="00BD3AE7"/>
    <w:rsid w:val="00BE3257"/>
    <w:rsid w:val="00BE5977"/>
    <w:rsid w:val="00C009CE"/>
    <w:rsid w:val="00C03564"/>
    <w:rsid w:val="00C11021"/>
    <w:rsid w:val="00C27CAF"/>
    <w:rsid w:val="00C31AFD"/>
    <w:rsid w:val="00C35E85"/>
    <w:rsid w:val="00C41571"/>
    <w:rsid w:val="00C501C5"/>
    <w:rsid w:val="00C55729"/>
    <w:rsid w:val="00C824DF"/>
    <w:rsid w:val="00C9564A"/>
    <w:rsid w:val="00CA60F6"/>
    <w:rsid w:val="00CB0617"/>
    <w:rsid w:val="00CC6375"/>
    <w:rsid w:val="00CC75D6"/>
    <w:rsid w:val="00CE0ED6"/>
    <w:rsid w:val="00CE5DD0"/>
    <w:rsid w:val="00CF4BF1"/>
    <w:rsid w:val="00D01CAB"/>
    <w:rsid w:val="00D30022"/>
    <w:rsid w:val="00D3392F"/>
    <w:rsid w:val="00D353A0"/>
    <w:rsid w:val="00D37FBF"/>
    <w:rsid w:val="00D50450"/>
    <w:rsid w:val="00D50B9A"/>
    <w:rsid w:val="00D54759"/>
    <w:rsid w:val="00D565EC"/>
    <w:rsid w:val="00D7369D"/>
    <w:rsid w:val="00D94887"/>
    <w:rsid w:val="00D97D62"/>
    <w:rsid w:val="00DA18AD"/>
    <w:rsid w:val="00DB18DD"/>
    <w:rsid w:val="00DC1C5F"/>
    <w:rsid w:val="00DC6934"/>
    <w:rsid w:val="00DE18A4"/>
    <w:rsid w:val="00DE244E"/>
    <w:rsid w:val="00DE6B4B"/>
    <w:rsid w:val="00E03F8A"/>
    <w:rsid w:val="00E16B48"/>
    <w:rsid w:val="00E16C24"/>
    <w:rsid w:val="00E21E5F"/>
    <w:rsid w:val="00E3110C"/>
    <w:rsid w:val="00E313E9"/>
    <w:rsid w:val="00E32A5E"/>
    <w:rsid w:val="00E4436C"/>
    <w:rsid w:val="00E55677"/>
    <w:rsid w:val="00E5567F"/>
    <w:rsid w:val="00E62F32"/>
    <w:rsid w:val="00E63199"/>
    <w:rsid w:val="00E66E5D"/>
    <w:rsid w:val="00E6791E"/>
    <w:rsid w:val="00E72B6D"/>
    <w:rsid w:val="00E76535"/>
    <w:rsid w:val="00E86224"/>
    <w:rsid w:val="00E8693D"/>
    <w:rsid w:val="00E86C1F"/>
    <w:rsid w:val="00EA1749"/>
    <w:rsid w:val="00EA1911"/>
    <w:rsid w:val="00EA26E7"/>
    <w:rsid w:val="00EA2D66"/>
    <w:rsid w:val="00EA4116"/>
    <w:rsid w:val="00EB1929"/>
    <w:rsid w:val="00EB4234"/>
    <w:rsid w:val="00EC79E2"/>
    <w:rsid w:val="00EE0E55"/>
    <w:rsid w:val="00EE5B54"/>
    <w:rsid w:val="00EE79F5"/>
    <w:rsid w:val="00EF53C0"/>
    <w:rsid w:val="00EF799E"/>
    <w:rsid w:val="00F00370"/>
    <w:rsid w:val="00F00DF8"/>
    <w:rsid w:val="00F07DDC"/>
    <w:rsid w:val="00F12C6D"/>
    <w:rsid w:val="00F14D5E"/>
    <w:rsid w:val="00F16726"/>
    <w:rsid w:val="00F2743A"/>
    <w:rsid w:val="00F340B1"/>
    <w:rsid w:val="00F361B7"/>
    <w:rsid w:val="00F41F63"/>
    <w:rsid w:val="00F44AC4"/>
    <w:rsid w:val="00F4578B"/>
    <w:rsid w:val="00F6090C"/>
    <w:rsid w:val="00F644BA"/>
    <w:rsid w:val="00F940FD"/>
    <w:rsid w:val="00FA291E"/>
    <w:rsid w:val="00FB2725"/>
    <w:rsid w:val="00FB3717"/>
    <w:rsid w:val="00FB6C7F"/>
    <w:rsid w:val="00FD5FBB"/>
    <w:rsid w:val="00FD64C5"/>
    <w:rsid w:val="00FF0BEF"/>
    <w:rsid w:val="00FF397A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B812244"/>
  <w15:docId w15:val="{ACA57D15-96FD-4A09-9B04-A1D271BD8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F409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C0CB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4C0C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4C0CBB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5">
    <w:name w:val="heading 5"/>
    <w:basedOn w:val="Navaden"/>
    <w:next w:val="Navaden"/>
    <w:link w:val="Naslov5Znak"/>
    <w:unhideWhenUsed/>
    <w:qFormat/>
    <w:rsid w:val="004C0C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E0ED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E0E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C0CB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4C0C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rsid w:val="004C0CB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4C0CB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Glava">
    <w:name w:val="header"/>
    <w:aliases w:val="Znak, Znak"/>
    <w:basedOn w:val="Navaden"/>
    <w:link w:val="GlavaZnak"/>
    <w:uiPriority w:val="99"/>
    <w:rsid w:val="004C0CBB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"/>
    <w:basedOn w:val="Privzetapisavaodstavka"/>
    <w:link w:val="Glava"/>
    <w:uiPriority w:val="99"/>
    <w:rsid w:val="004C0CB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basedOn w:val="Navaden"/>
    <w:link w:val="NogaZnak"/>
    <w:rsid w:val="004C0C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C0CBB"/>
    <w:rPr>
      <w:rFonts w:ascii="Arial" w:eastAsia="Times New Roman" w:hAnsi="Arial" w:cs="Times New Roman"/>
      <w:sz w:val="20"/>
      <w:szCs w:val="24"/>
    </w:rPr>
  </w:style>
  <w:style w:type="character" w:styleId="tevilkastrani">
    <w:name w:val="page number"/>
    <w:basedOn w:val="Privzetapisavaodstavka"/>
    <w:rsid w:val="004C0CBB"/>
  </w:style>
  <w:style w:type="paragraph" w:customStyle="1" w:styleId="Volume">
    <w:name w:val="Volume"/>
    <w:aliases w:val="N1"/>
    <w:basedOn w:val="Naslov1"/>
    <w:rsid w:val="004C0CB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4C0CBB"/>
    <w:pPr>
      <w:jc w:val="both"/>
    </w:pPr>
    <w:rPr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4C0CBB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4C0CBB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Telobesedila3">
    <w:name w:val="Body Text 3"/>
    <w:basedOn w:val="Navaden"/>
    <w:link w:val="Telobesedila3Znak"/>
    <w:rsid w:val="004C0CB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C0CBB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4C0CBB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4C0CBB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4C0CBB"/>
    <w:rPr>
      <w:rFonts w:ascii="Tahoma" w:eastAsia="Times New Roman" w:hAnsi="Tahoma" w:cs="Times New Roman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4C0CBB"/>
    <w:pPr>
      <w:ind w:left="708"/>
    </w:pPr>
  </w:style>
  <w:style w:type="paragraph" w:customStyle="1" w:styleId="Naslov2MK">
    <w:name w:val="Naslov 2 MK"/>
    <w:basedOn w:val="Navaden"/>
    <w:rsid w:val="004C0CBB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4C0CBB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4C0CBB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table" w:styleId="Tabelamrea">
    <w:name w:val="Table Grid"/>
    <w:basedOn w:val="Navadnatabela"/>
    <w:uiPriority w:val="99"/>
    <w:rsid w:val="004C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avaden"/>
    <w:rsid w:val="004C0CBB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Telobesedila2">
    <w:name w:val="Body Text 2"/>
    <w:basedOn w:val="Navaden"/>
    <w:link w:val="Telobesedila2Znak"/>
    <w:rsid w:val="004C0CB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4C0CBB"/>
    <w:rPr>
      <w:rFonts w:ascii="Arial" w:eastAsia="Times New Roman" w:hAnsi="Arial" w:cs="Times New Roman"/>
      <w:sz w:val="20"/>
      <w:szCs w:val="24"/>
    </w:rPr>
  </w:style>
  <w:style w:type="paragraph" w:styleId="Navadensplet">
    <w:name w:val="Normal (Web)"/>
    <w:basedOn w:val="Navaden"/>
    <w:uiPriority w:val="99"/>
    <w:unhideWhenUsed/>
    <w:rsid w:val="004C0CBB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avaden"/>
    <w:uiPriority w:val="99"/>
    <w:rsid w:val="004C0CBB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4C0CBB"/>
    <w:pPr>
      <w:ind w:left="720"/>
      <w:contextualSpacing/>
    </w:pPr>
    <w:rPr>
      <w:rFonts w:ascii="Calibri" w:hAnsi="Calibri"/>
      <w:sz w:val="24"/>
      <w:lang w:eastAsia="en-US"/>
    </w:rPr>
  </w:style>
  <w:style w:type="character" w:styleId="Pripombasklic">
    <w:name w:val="annotation reference"/>
    <w:uiPriority w:val="99"/>
    <w:rsid w:val="004C0C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4C0CB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C0CBB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rsid w:val="004C0C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C0CBB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tabulka">
    <w:name w:val="tabulka"/>
    <w:basedOn w:val="Navaden"/>
    <w:rsid w:val="004C0CBB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4C0CB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4C0CBB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4C0CBB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4C0CB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4C0CBB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4C0CBB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4C0CBB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4C0C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4C0CBB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4C0CBB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Brezrazmikov">
    <w:name w:val="No Spacing"/>
    <w:uiPriority w:val="1"/>
    <w:qFormat/>
    <w:rsid w:val="004C0CB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4C0CBB"/>
    <w:rPr>
      <w:rFonts w:ascii="Arial" w:eastAsia="Times New Roman" w:hAnsi="Arial" w:cs="Times New Roman"/>
      <w:sz w:val="20"/>
      <w:szCs w:val="24"/>
    </w:rPr>
  </w:style>
  <w:style w:type="paragraph" w:styleId="HTML-oblikovano">
    <w:name w:val="HTML Preformatted"/>
    <w:basedOn w:val="Navaden"/>
    <w:link w:val="HTML-oblikovanoZnak"/>
    <w:unhideWhenUsed/>
    <w:rsid w:val="004C0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4C0CBB"/>
    <w:rPr>
      <w:rFonts w:ascii="Courier New" w:eastAsia="Courier New" w:hAnsi="Courier New" w:cs="Times New Roman"/>
      <w:sz w:val="20"/>
      <w:szCs w:val="20"/>
    </w:rPr>
  </w:style>
  <w:style w:type="paragraph" w:customStyle="1" w:styleId="alineazaodstavkom1">
    <w:name w:val="alineazaodstavkom1"/>
    <w:basedOn w:val="Navaden"/>
    <w:rsid w:val="004C0CBB"/>
    <w:pPr>
      <w:ind w:left="425" w:hanging="425"/>
      <w:jc w:val="both"/>
    </w:pPr>
    <w:rPr>
      <w:rFonts w:cs="Arial"/>
      <w:sz w:val="22"/>
      <w:szCs w:val="22"/>
    </w:rPr>
  </w:style>
  <w:style w:type="character" w:styleId="SledenaHiperpovezava">
    <w:name w:val="FollowedHyperlink"/>
    <w:basedOn w:val="Privzetapisavaodstavka"/>
    <w:uiPriority w:val="99"/>
    <w:semiHidden/>
    <w:unhideWhenUsed/>
    <w:rsid w:val="004C0CBB"/>
    <w:rPr>
      <w:color w:val="800080" w:themeColor="followedHyperlink"/>
      <w:u w:val="single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E0ED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E0E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CE0ED6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CE0ED6"/>
    <w:rPr>
      <w:rFonts w:ascii="Arial" w:eastAsia="Times New Roman" w:hAnsi="Arial" w:cs="Times New Roman"/>
      <w:sz w:val="20"/>
      <w:szCs w:val="24"/>
      <w:lang w:eastAsia="sl-SI"/>
    </w:rPr>
  </w:style>
  <w:style w:type="paragraph" w:styleId="Konnaopomba-besedilo">
    <w:name w:val="endnote text"/>
    <w:basedOn w:val="Navaden"/>
    <w:link w:val="Konnaopomba-besediloZnak"/>
    <w:semiHidden/>
    <w:unhideWhenUsed/>
    <w:rsid w:val="00CE0ED6"/>
    <w:rPr>
      <w:rFonts w:ascii="CG Times" w:hAnsi="CG Times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CE0ED6"/>
    <w:rPr>
      <w:rFonts w:ascii="CG Times" w:eastAsia="Times New Roman" w:hAnsi="CG 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3827E-4ED6-4A2F-B2A2-D644C765B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35D568DA</Template>
  <TotalTime>18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Helena Knavs</cp:lastModifiedBy>
  <cp:revision>4</cp:revision>
  <cp:lastPrinted>2018-12-10T11:26:00Z</cp:lastPrinted>
  <dcterms:created xsi:type="dcterms:W3CDTF">2019-01-14T06:39:00Z</dcterms:created>
  <dcterms:modified xsi:type="dcterms:W3CDTF">2019-01-14T07:46:00Z</dcterms:modified>
</cp:coreProperties>
</file>